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59"/>
        <w:gridCol w:w="6547"/>
        <w:gridCol w:w="1694"/>
        <w:gridCol w:w="1694"/>
        <w:gridCol w:w="1692"/>
      </w:tblGrid>
      <w:tr w:rsidR="00D450F3" w:rsidTr="00D450F3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0F3" w:rsidRDefault="00D450F3" w:rsidP="00537830">
            <w:bookmarkStart w:id="0" w:name="_GoBack"/>
            <w:bookmarkEnd w:id="0"/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0F3" w:rsidRDefault="00D450F3" w:rsidP="00537830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0F3" w:rsidRDefault="00D450F3" w:rsidP="00537830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0F3" w:rsidRDefault="00D450F3" w:rsidP="00537830">
            <w:r>
              <w:t>Приложение 10</w:t>
            </w:r>
          </w:p>
        </w:tc>
      </w:tr>
      <w:tr w:rsidR="00D450F3" w:rsidTr="00D450F3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0F3" w:rsidRDefault="00D450F3" w:rsidP="00537830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0F3" w:rsidRDefault="00D450F3" w:rsidP="00537830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0F3" w:rsidRDefault="00D450F3" w:rsidP="00537830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0F3" w:rsidRDefault="00D450F3" w:rsidP="00537830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D450F3" w:rsidTr="00D450F3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0F3" w:rsidRDefault="00D450F3" w:rsidP="00537830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0F3" w:rsidRDefault="00D450F3" w:rsidP="00537830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0F3" w:rsidRDefault="00D450F3" w:rsidP="00537830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0F3" w:rsidRPr="000875C3" w:rsidRDefault="00D450F3" w:rsidP="000875C3">
            <w:r>
              <w:t xml:space="preserve">от </w:t>
            </w:r>
            <w:r w:rsidR="000875C3">
              <w:t>27.03.2018</w:t>
            </w:r>
            <w:r>
              <w:t xml:space="preserve"> №</w:t>
            </w:r>
            <w:r w:rsidR="000875C3">
              <w:t xml:space="preserve"> 32-237</w:t>
            </w:r>
          </w:p>
        </w:tc>
      </w:tr>
      <w:tr w:rsidR="00D450F3" w:rsidTr="00D450F3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0F3" w:rsidRDefault="00D450F3" w:rsidP="00537830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0F3" w:rsidRDefault="00D450F3" w:rsidP="00537830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0F3" w:rsidRDefault="00D450F3" w:rsidP="00537830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0F3" w:rsidRDefault="00D450F3" w:rsidP="00537830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0F3" w:rsidRDefault="00D450F3" w:rsidP="00537830"/>
        </w:tc>
      </w:tr>
      <w:tr w:rsidR="00D450F3" w:rsidTr="00D450F3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0F3" w:rsidRDefault="00D450F3" w:rsidP="00537830">
            <w:pPr>
              <w:jc w:val="center"/>
            </w:pPr>
            <w:r>
              <w:t>Источники финансирования дефицита бюджета муниципального образования «Город Саратов» на 2018 год и на плановый период 2019 и 2020 годов</w:t>
            </w:r>
          </w:p>
        </w:tc>
      </w:tr>
      <w:tr w:rsidR="00D450F3" w:rsidTr="00D450F3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0F3" w:rsidRDefault="00D450F3" w:rsidP="00537830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0F3" w:rsidRDefault="00D450F3" w:rsidP="00537830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0F3" w:rsidRDefault="00D450F3" w:rsidP="00537830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0F3" w:rsidRDefault="00D450F3" w:rsidP="00537830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0F3" w:rsidRDefault="00D450F3" w:rsidP="00537830">
            <w:pPr>
              <w:jc w:val="right"/>
            </w:pPr>
            <w:r>
              <w:t>тыс. руб.</w:t>
            </w:r>
          </w:p>
        </w:tc>
      </w:tr>
      <w:tr w:rsidR="00D450F3" w:rsidTr="00D450F3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50F3" w:rsidRDefault="00D450F3" w:rsidP="00537830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50F3" w:rsidRDefault="00D450F3" w:rsidP="00537830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F3" w:rsidRDefault="00D450F3" w:rsidP="00537830">
            <w:pPr>
              <w:jc w:val="center"/>
            </w:pPr>
            <w:r>
              <w:t>2018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F3" w:rsidRDefault="00D450F3" w:rsidP="00537830">
            <w:pPr>
              <w:jc w:val="center"/>
            </w:pPr>
            <w:r>
              <w:t>2019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F3" w:rsidRDefault="00D450F3" w:rsidP="00537830">
            <w:pPr>
              <w:jc w:val="center"/>
            </w:pPr>
            <w:r>
              <w:t>2020 год</w:t>
            </w:r>
          </w:p>
        </w:tc>
      </w:tr>
      <w:tr w:rsidR="00D450F3" w:rsidTr="00D450F3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50F3" w:rsidRDefault="00D450F3" w:rsidP="00537830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50F3" w:rsidRDefault="00D450F3" w:rsidP="00537830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F3" w:rsidRDefault="00D450F3" w:rsidP="00537830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F3" w:rsidRDefault="00D450F3" w:rsidP="00537830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F3" w:rsidRDefault="00D450F3" w:rsidP="00537830"/>
        </w:tc>
      </w:tr>
    </w:tbl>
    <w:p w:rsidR="00D450F3" w:rsidRPr="00D450F3" w:rsidRDefault="00D450F3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9"/>
        <w:gridCol w:w="6547"/>
        <w:gridCol w:w="1694"/>
        <w:gridCol w:w="1694"/>
        <w:gridCol w:w="1692"/>
      </w:tblGrid>
      <w:tr w:rsidR="00D450F3" w:rsidTr="00D450F3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450F3" w:rsidRDefault="00D450F3" w:rsidP="00537830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450F3" w:rsidRDefault="00D450F3" w:rsidP="00537830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F3" w:rsidRDefault="00D450F3" w:rsidP="00537830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F3" w:rsidRDefault="00D450F3" w:rsidP="00537830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F3" w:rsidRDefault="00D450F3" w:rsidP="00537830">
            <w:pPr>
              <w:jc w:val="center"/>
            </w:pPr>
            <w:r>
              <w:t>5</w:t>
            </w:r>
          </w:p>
        </w:tc>
      </w:tr>
      <w:tr w:rsidR="00D450F3" w:rsidTr="00D450F3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D450F3" w:rsidRDefault="00D450F3" w:rsidP="00537830">
            <w:pPr>
              <w:jc w:val="center"/>
            </w:pPr>
            <w:r>
              <w:t>000 01 00 00 00 00 0000 000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450F3" w:rsidRDefault="00D450F3" w:rsidP="00537830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450F3" w:rsidRDefault="00D450F3" w:rsidP="00537830">
            <w:pPr>
              <w:jc w:val="right"/>
            </w:pPr>
            <w:r>
              <w:t>151 143,4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450F3" w:rsidRDefault="00D450F3" w:rsidP="00537830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450F3" w:rsidRDefault="00D450F3" w:rsidP="00537830">
            <w:pPr>
              <w:jc w:val="right"/>
            </w:pPr>
            <w:r>
              <w:t>0,0</w:t>
            </w:r>
          </w:p>
        </w:tc>
      </w:tr>
      <w:tr w:rsidR="00D450F3" w:rsidTr="00D450F3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D450F3" w:rsidRDefault="00D450F3" w:rsidP="00537830">
            <w:pPr>
              <w:jc w:val="center"/>
            </w:pPr>
            <w:r>
              <w:t>000 01 02 00 00 00 0000 000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D450F3" w:rsidRDefault="00D450F3" w:rsidP="00537830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450F3" w:rsidRDefault="00D450F3" w:rsidP="00537830">
            <w:pPr>
              <w:jc w:val="right"/>
            </w:pPr>
            <w:r>
              <w:t>60 000,0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450F3" w:rsidRDefault="00D450F3" w:rsidP="00537830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D450F3" w:rsidRDefault="00D450F3" w:rsidP="00537830">
            <w:pPr>
              <w:jc w:val="right"/>
            </w:pPr>
            <w:r>
              <w:t>30 000,0</w:t>
            </w:r>
          </w:p>
        </w:tc>
      </w:tr>
      <w:tr w:rsidR="00D450F3" w:rsidTr="00D450F3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D450F3" w:rsidRDefault="00D450F3" w:rsidP="00537830">
            <w:pPr>
              <w:jc w:val="center"/>
            </w:pPr>
            <w:r>
              <w:t>000 01 02 00 00 00 0000 700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D450F3" w:rsidRDefault="00D450F3" w:rsidP="00537830"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450F3" w:rsidRDefault="00D450F3" w:rsidP="00537830">
            <w:pPr>
              <w:jc w:val="right"/>
            </w:pPr>
            <w:r>
              <w:t>2 662 000,0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450F3" w:rsidRDefault="00D450F3" w:rsidP="00537830">
            <w:pPr>
              <w:jc w:val="right"/>
            </w:pPr>
            <w:r>
              <w:t>1 900 000,0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D450F3" w:rsidRDefault="00D450F3" w:rsidP="00537830">
            <w:pPr>
              <w:jc w:val="right"/>
            </w:pPr>
            <w:r>
              <w:t>2 200 000,0</w:t>
            </w:r>
          </w:p>
        </w:tc>
      </w:tr>
      <w:tr w:rsidR="00D450F3" w:rsidTr="00D450F3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D450F3" w:rsidRDefault="00D450F3" w:rsidP="00537830">
            <w:pPr>
              <w:jc w:val="center"/>
            </w:pPr>
            <w:r>
              <w:t>056 01 02 00 00 04 0000 710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D450F3" w:rsidRDefault="00D450F3" w:rsidP="00537830"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450F3" w:rsidRDefault="00D450F3" w:rsidP="00537830">
            <w:pPr>
              <w:jc w:val="right"/>
            </w:pPr>
            <w:r>
              <w:t>2 662 000,0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450F3" w:rsidRDefault="00D450F3" w:rsidP="00537830">
            <w:pPr>
              <w:jc w:val="right"/>
            </w:pPr>
            <w:r>
              <w:t>1 900 000,0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D450F3" w:rsidRDefault="00D450F3" w:rsidP="00537830">
            <w:pPr>
              <w:jc w:val="right"/>
            </w:pPr>
            <w:r>
              <w:t>2 200 000,0</w:t>
            </w:r>
          </w:p>
        </w:tc>
      </w:tr>
      <w:tr w:rsidR="00D450F3" w:rsidTr="00D450F3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D450F3" w:rsidRDefault="00D450F3" w:rsidP="00537830">
            <w:pPr>
              <w:jc w:val="center"/>
            </w:pPr>
            <w:r>
              <w:t>000 01 02 00 00 00 0000 800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D450F3" w:rsidRDefault="00D450F3" w:rsidP="00537830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450F3" w:rsidRDefault="00D450F3" w:rsidP="00537830">
            <w:pPr>
              <w:jc w:val="right"/>
            </w:pPr>
            <w:r>
              <w:t>-2 602 000,0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450F3" w:rsidRDefault="00D450F3" w:rsidP="00537830">
            <w:pPr>
              <w:jc w:val="right"/>
            </w:pPr>
            <w:r>
              <w:t>-1 900 000,0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D450F3" w:rsidRDefault="00D450F3" w:rsidP="00537830">
            <w:pPr>
              <w:jc w:val="right"/>
            </w:pPr>
            <w:r>
              <w:t>-2 170 000,0</w:t>
            </w:r>
          </w:p>
        </w:tc>
      </w:tr>
      <w:tr w:rsidR="00D450F3" w:rsidTr="00D450F3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D450F3" w:rsidRDefault="00D450F3" w:rsidP="00537830">
            <w:pPr>
              <w:jc w:val="center"/>
            </w:pPr>
            <w:r>
              <w:t>056 01 02 00 00 04 0000 810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D450F3" w:rsidRDefault="00D450F3" w:rsidP="00537830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450F3" w:rsidRDefault="00D450F3" w:rsidP="00537830">
            <w:pPr>
              <w:jc w:val="right"/>
            </w:pPr>
            <w:r>
              <w:t>-2 602 000,0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450F3" w:rsidRDefault="00D450F3" w:rsidP="00537830">
            <w:pPr>
              <w:jc w:val="right"/>
            </w:pPr>
            <w:r>
              <w:t>-1 900 000,0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D450F3" w:rsidRDefault="00D450F3" w:rsidP="00537830">
            <w:pPr>
              <w:jc w:val="right"/>
            </w:pPr>
            <w:r>
              <w:t>-2 170 000,0</w:t>
            </w:r>
          </w:p>
        </w:tc>
      </w:tr>
      <w:tr w:rsidR="00D450F3" w:rsidTr="00D450F3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D450F3" w:rsidRDefault="00D450F3" w:rsidP="00537830">
            <w:pPr>
              <w:jc w:val="center"/>
            </w:pPr>
            <w:r>
              <w:t>000 01 03 00 00 00 0000 000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D450F3" w:rsidRDefault="00D450F3" w:rsidP="00537830"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450F3" w:rsidRDefault="00D450F3" w:rsidP="00537830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450F3" w:rsidRDefault="00D450F3" w:rsidP="00537830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D450F3" w:rsidRDefault="00D450F3" w:rsidP="00537830">
            <w:pPr>
              <w:jc w:val="right"/>
            </w:pPr>
            <w:r>
              <w:t>-30 000,0</w:t>
            </w:r>
          </w:p>
        </w:tc>
      </w:tr>
      <w:tr w:rsidR="00D450F3" w:rsidTr="00D450F3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D450F3" w:rsidRDefault="00D450F3" w:rsidP="00537830">
            <w:pPr>
              <w:jc w:val="center"/>
            </w:pPr>
            <w:r>
              <w:t>000 01 03 01 00 00 0000 000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D450F3" w:rsidRDefault="00D450F3" w:rsidP="00537830">
            <w: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450F3" w:rsidRDefault="00D450F3" w:rsidP="00537830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450F3" w:rsidRDefault="00D450F3" w:rsidP="00537830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D450F3" w:rsidRDefault="00D450F3" w:rsidP="00537830">
            <w:pPr>
              <w:jc w:val="right"/>
            </w:pPr>
            <w:r>
              <w:t>-30 000,0</w:t>
            </w:r>
          </w:p>
        </w:tc>
      </w:tr>
      <w:tr w:rsidR="00D450F3" w:rsidTr="00D450F3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D450F3" w:rsidRDefault="00D450F3" w:rsidP="00537830">
            <w:pPr>
              <w:jc w:val="center"/>
            </w:pPr>
            <w:r>
              <w:t>000 01 03 01 00 00 0000 700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D450F3" w:rsidRDefault="00D450F3" w:rsidP="00537830">
            <w: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450F3" w:rsidRDefault="00D450F3" w:rsidP="00537830">
            <w:pPr>
              <w:jc w:val="right"/>
            </w:pPr>
            <w:r>
              <w:t>1 100 000,0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450F3" w:rsidRDefault="00D450F3" w:rsidP="00537830">
            <w:pPr>
              <w:jc w:val="right"/>
            </w:pPr>
            <w:r>
              <w:t>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D450F3" w:rsidRDefault="00D450F3" w:rsidP="00537830">
            <w:pPr>
              <w:jc w:val="right"/>
            </w:pPr>
            <w:r>
              <w:t>1 100 000,0</w:t>
            </w:r>
          </w:p>
        </w:tc>
      </w:tr>
      <w:tr w:rsidR="00D450F3" w:rsidTr="00D450F3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D450F3" w:rsidRDefault="00D450F3" w:rsidP="00537830">
            <w:pPr>
              <w:jc w:val="center"/>
            </w:pPr>
            <w:r>
              <w:lastRenderedPageBreak/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D450F3" w:rsidRDefault="00D450F3" w:rsidP="00537830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450F3" w:rsidRDefault="00D450F3" w:rsidP="00537830">
            <w:pPr>
              <w:jc w:val="right"/>
            </w:pPr>
            <w:r>
              <w:t>1 100 000,0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450F3" w:rsidRDefault="00D450F3" w:rsidP="00537830">
            <w:pPr>
              <w:jc w:val="right"/>
            </w:pPr>
            <w:r>
              <w:t>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D450F3" w:rsidRDefault="00D450F3" w:rsidP="00537830">
            <w:pPr>
              <w:jc w:val="right"/>
            </w:pPr>
            <w:r>
              <w:t>1 100 000,0</w:t>
            </w:r>
          </w:p>
        </w:tc>
      </w:tr>
      <w:tr w:rsidR="00D450F3" w:rsidTr="00D450F3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D450F3" w:rsidRDefault="00D450F3" w:rsidP="00537830">
            <w:pPr>
              <w:jc w:val="center"/>
            </w:pPr>
            <w:r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D450F3" w:rsidRDefault="00D450F3" w:rsidP="00537830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450F3" w:rsidRDefault="00D450F3" w:rsidP="00537830">
            <w:pPr>
              <w:jc w:val="right"/>
            </w:pPr>
            <w:r>
              <w:t>1 100 000,0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450F3" w:rsidRDefault="00D450F3" w:rsidP="00537830">
            <w:pPr>
              <w:jc w:val="right"/>
            </w:pPr>
            <w:r>
              <w:t>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D450F3" w:rsidRDefault="00D450F3" w:rsidP="00537830">
            <w:pPr>
              <w:jc w:val="right"/>
            </w:pPr>
            <w:r>
              <w:t>1 100 000,0</w:t>
            </w:r>
          </w:p>
        </w:tc>
      </w:tr>
      <w:tr w:rsidR="00D450F3" w:rsidTr="00D450F3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D450F3" w:rsidRDefault="00D450F3" w:rsidP="00537830">
            <w:pPr>
              <w:jc w:val="center"/>
            </w:pPr>
            <w:r>
              <w:t>000 01 03 01 00 00 0000 800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D450F3" w:rsidRDefault="00D450F3" w:rsidP="00537830">
            <w: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450F3" w:rsidRDefault="00D450F3" w:rsidP="00537830">
            <w:pPr>
              <w:jc w:val="right"/>
            </w:pPr>
            <w:r>
              <w:t>-1 100 000,0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450F3" w:rsidRDefault="00D450F3" w:rsidP="00537830">
            <w:pPr>
              <w:jc w:val="right"/>
            </w:pPr>
            <w:r>
              <w:t>-1 100 000,0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D450F3" w:rsidRDefault="00D450F3" w:rsidP="00537830">
            <w:pPr>
              <w:jc w:val="right"/>
            </w:pPr>
            <w:r>
              <w:t>-1 130 000,0</w:t>
            </w:r>
          </w:p>
        </w:tc>
      </w:tr>
      <w:tr w:rsidR="00D450F3" w:rsidTr="00D450F3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D450F3" w:rsidRDefault="00D450F3" w:rsidP="00537830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D450F3" w:rsidRDefault="00D450F3" w:rsidP="00537830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450F3" w:rsidRDefault="00D450F3" w:rsidP="00537830">
            <w:pPr>
              <w:jc w:val="right"/>
            </w:pPr>
            <w:r>
              <w:t>-1 100 000,0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450F3" w:rsidRDefault="00D450F3" w:rsidP="00537830">
            <w:pPr>
              <w:jc w:val="right"/>
            </w:pPr>
            <w:r>
              <w:t>-1 100 000,0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D450F3" w:rsidRDefault="00D450F3" w:rsidP="00537830">
            <w:pPr>
              <w:jc w:val="right"/>
            </w:pPr>
            <w:r>
              <w:t>-1 130 000,0</w:t>
            </w:r>
          </w:p>
        </w:tc>
      </w:tr>
      <w:tr w:rsidR="00D450F3" w:rsidTr="00D450F3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D450F3" w:rsidRDefault="00D450F3" w:rsidP="00537830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D450F3" w:rsidRDefault="00D450F3" w:rsidP="00537830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450F3" w:rsidRDefault="00D450F3" w:rsidP="00537830">
            <w:pPr>
              <w:jc w:val="right"/>
            </w:pPr>
            <w:r>
              <w:t>-1 100 000,0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450F3" w:rsidRDefault="00D450F3" w:rsidP="00537830">
            <w:pPr>
              <w:jc w:val="right"/>
            </w:pPr>
            <w:r>
              <w:t>-1 100 000,0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D450F3" w:rsidRDefault="00D450F3" w:rsidP="00537830">
            <w:pPr>
              <w:jc w:val="right"/>
            </w:pPr>
            <w:r>
              <w:t>-1 100 000,0</w:t>
            </w:r>
          </w:p>
        </w:tc>
      </w:tr>
      <w:tr w:rsidR="00D450F3" w:rsidTr="00D450F3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D450F3" w:rsidRDefault="00D450F3" w:rsidP="00537830">
            <w:pPr>
              <w:jc w:val="center"/>
            </w:pPr>
            <w:r>
              <w:t>056 01 03 01 00 04 0002 810</w:t>
            </w:r>
          </w:p>
        </w:tc>
        <w:tc>
          <w:tcPr>
            <w:tcW w:w="6547" w:type="dxa"/>
            <w:shd w:val="clear" w:color="auto" w:fill="auto"/>
            <w:hideMark/>
          </w:tcPr>
          <w:p w:rsidR="00D450F3" w:rsidRDefault="00D450F3" w:rsidP="00537830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450F3" w:rsidRDefault="00D450F3" w:rsidP="00537830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450F3" w:rsidRDefault="00D450F3" w:rsidP="00537830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D450F3" w:rsidRDefault="00D450F3" w:rsidP="00537830">
            <w:pPr>
              <w:jc w:val="right"/>
            </w:pPr>
            <w:r>
              <w:t>-30 000,0</w:t>
            </w:r>
          </w:p>
        </w:tc>
      </w:tr>
      <w:tr w:rsidR="00D450F3" w:rsidTr="00D450F3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450F3" w:rsidRDefault="00D450F3" w:rsidP="00537830">
            <w:pPr>
              <w:jc w:val="center"/>
            </w:pPr>
            <w:r>
              <w:t>000 01 05 00 00 00 0000 000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450F3" w:rsidRDefault="00D450F3" w:rsidP="00537830">
            <w:r>
              <w:t>Изменение остатков средств на счетах по учету средств бюджетов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450F3" w:rsidRDefault="00D450F3" w:rsidP="00537830">
            <w:pPr>
              <w:jc w:val="right"/>
            </w:pPr>
            <w:r>
              <w:t>91 143,4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450F3" w:rsidRDefault="00D450F3" w:rsidP="00537830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450F3" w:rsidRDefault="00D450F3" w:rsidP="00537830">
            <w:pPr>
              <w:jc w:val="right"/>
            </w:pPr>
            <w:r>
              <w:t> </w:t>
            </w:r>
          </w:p>
        </w:tc>
      </w:tr>
      <w:tr w:rsidR="00D450F3" w:rsidTr="00D450F3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0F3" w:rsidRDefault="00D450F3" w:rsidP="00537830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0F3" w:rsidRDefault="00D450F3" w:rsidP="00537830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0F3" w:rsidRDefault="00D450F3" w:rsidP="00537830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0F3" w:rsidRDefault="00D450F3" w:rsidP="00537830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0F3" w:rsidRDefault="00D450F3" w:rsidP="00537830"/>
        </w:tc>
      </w:tr>
      <w:tr w:rsidR="00D450F3" w:rsidTr="00D450F3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0F3" w:rsidRDefault="00D450F3" w:rsidP="00537830">
            <w:r>
              <w:t xml:space="preserve">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0F3" w:rsidRDefault="00D450F3" w:rsidP="00537830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0F3" w:rsidRDefault="00D450F3" w:rsidP="00537830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0F3" w:rsidRDefault="00D450F3" w:rsidP="00537830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0F3" w:rsidRDefault="00D450F3" w:rsidP="00537830"/>
        </w:tc>
      </w:tr>
    </w:tbl>
    <w:p w:rsidR="00D450F3" w:rsidRPr="00794BC3" w:rsidRDefault="00D450F3" w:rsidP="00D450F3"/>
    <w:p w:rsidR="00E2598B" w:rsidRPr="00D450F3" w:rsidRDefault="00E2598B" w:rsidP="00D450F3"/>
    <w:sectPr w:rsidR="00E2598B" w:rsidRPr="00D450F3" w:rsidSect="009F3762">
      <w:headerReference w:type="even" r:id="rId8"/>
      <w:headerReference w:type="default" r:id="rId9"/>
      <w:pgSz w:w="16838" w:h="11906" w:orient="landscape"/>
      <w:pgMar w:top="1985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664" w:rsidRDefault="003F5664" w:rsidP="00D450F3">
      <w:r>
        <w:separator/>
      </w:r>
    </w:p>
  </w:endnote>
  <w:endnote w:type="continuationSeparator" w:id="0">
    <w:p w:rsidR="003F5664" w:rsidRDefault="003F5664" w:rsidP="00D4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664" w:rsidRDefault="003F5664" w:rsidP="00D450F3">
      <w:r>
        <w:separator/>
      </w:r>
    </w:p>
  </w:footnote>
  <w:footnote w:type="continuationSeparator" w:id="0">
    <w:p w:rsidR="003F5664" w:rsidRDefault="003F5664" w:rsidP="00D450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0F3" w:rsidRDefault="00E24C5D" w:rsidP="002D082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450F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450F3" w:rsidRDefault="00D450F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494" w:rsidRDefault="00AB4494" w:rsidP="00AB4494">
    <w:pPr>
      <w:pStyle w:val="a3"/>
      <w:framePr w:h="1280" w:hRule="exact" w:wrap="around" w:vAnchor="text" w:hAnchor="margin" w:xAlign="center" w:y="133"/>
      <w:rPr>
        <w:rStyle w:val="a7"/>
      </w:rPr>
    </w:pPr>
  </w:p>
  <w:p w:rsidR="00AB4494" w:rsidRDefault="00AB4494" w:rsidP="00AB4494">
    <w:pPr>
      <w:pStyle w:val="a3"/>
      <w:framePr w:h="1280" w:hRule="exact" w:wrap="around" w:vAnchor="text" w:hAnchor="margin" w:xAlign="center" w:y="133"/>
      <w:rPr>
        <w:rStyle w:val="a7"/>
      </w:rPr>
    </w:pPr>
  </w:p>
  <w:p w:rsidR="00AB4494" w:rsidRDefault="00AB4494" w:rsidP="00AB4494">
    <w:pPr>
      <w:pStyle w:val="a3"/>
      <w:framePr w:h="1280" w:hRule="exact" w:wrap="around" w:vAnchor="text" w:hAnchor="margin" w:xAlign="center" w:y="133"/>
      <w:rPr>
        <w:rStyle w:val="a7"/>
      </w:rPr>
    </w:pPr>
  </w:p>
  <w:p w:rsidR="00D450F3" w:rsidRDefault="00E24C5D" w:rsidP="00AB4494">
    <w:pPr>
      <w:pStyle w:val="a3"/>
      <w:framePr w:h="1280" w:hRule="exact" w:wrap="around" w:vAnchor="text" w:hAnchor="margin" w:xAlign="center" w:y="133"/>
      <w:jc w:val="center"/>
      <w:rPr>
        <w:rStyle w:val="a7"/>
      </w:rPr>
    </w:pPr>
    <w:r>
      <w:rPr>
        <w:rStyle w:val="a7"/>
      </w:rPr>
      <w:fldChar w:fldCharType="begin"/>
    </w:r>
    <w:r w:rsidR="00D450F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F3762">
      <w:rPr>
        <w:rStyle w:val="a7"/>
        <w:noProof/>
      </w:rPr>
      <w:t>2</w:t>
    </w:r>
    <w:r>
      <w:rPr>
        <w:rStyle w:val="a7"/>
      </w:rPr>
      <w:fldChar w:fldCharType="end"/>
    </w:r>
  </w:p>
  <w:p w:rsidR="00D450F3" w:rsidRDefault="00D450F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50F3"/>
    <w:rsid w:val="000875C3"/>
    <w:rsid w:val="000D737E"/>
    <w:rsid w:val="002C3F39"/>
    <w:rsid w:val="003F5664"/>
    <w:rsid w:val="006808C6"/>
    <w:rsid w:val="009F3762"/>
    <w:rsid w:val="00A24CAF"/>
    <w:rsid w:val="00A350A3"/>
    <w:rsid w:val="00AB4494"/>
    <w:rsid w:val="00B912FD"/>
    <w:rsid w:val="00D450F3"/>
    <w:rsid w:val="00E24C5D"/>
    <w:rsid w:val="00E2598B"/>
    <w:rsid w:val="00F37C40"/>
    <w:rsid w:val="00F64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50F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450F3"/>
  </w:style>
  <w:style w:type="paragraph" w:styleId="a5">
    <w:name w:val="footer"/>
    <w:basedOn w:val="a"/>
    <w:link w:val="a6"/>
    <w:uiPriority w:val="99"/>
    <w:unhideWhenUsed/>
    <w:rsid w:val="00D450F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450F3"/>
  </w:style>
  <w:style w:type="character" w:styleId="a7">
    <w:name w:val="page number"/>
    <w:basedOn w:val="a0"/>
    <w:uiPriority w:val="99"/>
    <w:semiHidden/>
    <w:unhideWhenUsed/>
    <w:rsid w:val="00D450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3</TotalTime>
  <Pages>2</Pages>
  <Words>454</Words>
  <Characters>2588</Characters>
  <Application>Microsoft Office Word</Application>
  <DocSecurity>0</DocSecurity>
  <Lines>21</Lines>
  <Paragraphs>6</Paragraphs>
  <ScaleCrop>false</ScaleCrop>
  <Company/>
  <LinksUpToDate>false</LinksUpToDate>
  <CharactersWithSpaces>3036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bfk2</cp:lastModifiedBy>
  <cp:revision>5</cp:revision>
  <dcterms:created xsi:type="dcterms:W3CDTF">2018-03-19T08:16:00Z</dcterms:created>
  <dcterms:modified xsi:type="dcterms:W3CDTF">2018-03-27T12:17:00Z</dcterms:modified>
</cp:coreProperties>
</file>